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51" w:rsidRPr="00CC0861" w:rsidRDefault="003C1851" w:rsidP="00B023B7">
      <w:pPr>
        <w:ind w:right="255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C1851" w:rsidRPr="00CC0861" w:rsidRDefault="003C1851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>РОССИЙСКАЯ  ФЕДЕРАЦИЯ</w:t>
      </w:r>
    </w:p>
    <w:p w:rsidR="003C1851" w:rsidRPr="00CC0861" w:rsidRDefault="003C1851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 xml:space="preserve">Ивайтенская   сельская  администрация  </w:t>
      </w:r>
    </w:p>
    <w:p w:rsidR="003C1851" w:rsidRPr="00CC0861" w:rsidRDefault="003C1851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>Ивайтенского  сельского  поселения</w:t>
      </w:r>
    </w:p>
    <w:p w:rsidR="003C1851" w:rsidRPr="00CC0861" w:rsidRDefault="003C1851" w:rsidP="00B023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>Унечского района  Брянской  области</w:t>
      </w:r>
    </w:p>
    <w:p w:rsidR="003C1851" w:rsidRPr="00CC0861" w:rsidRDefault="003C1851" w:rsidP="00B023B7">
      <w:pPr>
        <w:ind w:left="708" w:firstLine="708"/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4" o:title=""/>
          </v:shape>
        </w:pict>
      </w:r>
    </w:p>
    <w:p w:rsidR="003C1851" w:rsidRPr="00CC0861" w:rsidRDefault="003C1851" w:rsidP="00B023B7">
      <w:pPr>
        <w:pStyle w:val="Subtitle"/>
        <w:spacing w:before="120"/>
        <w:rPr>
          <w:rFonts w:ascii="Arial" w:hAnsi="Arial"/>
          <w:b/>
          <w:bCs/>
          <w:iCs/>
          <w:spacing w:val="40"/>
          <w:sz w:val="24"/>
        </w:rPr>
      </w:pPr>
      <w:r w:rsidRPr="00CC0861">
        <w:rPr>
          <w:rFonts w:ascii="Arial" w:hAnsi="Arial"/>
          <w:b/>
          <w:bCs/>
          <w:iCs/>
          <w:spacing w:val="40"/>
          <w:sz w:val="24"/>
        </w:rPr>
        <w:t>ПОСТАНОВЛЕНИЕ</w:t>
      </w:r>
    </w:p>
    <w:p w:rsidR="003C1851" w:rsidRPr="00CC0861" w:rsidRDefault="003C1851" w:rsidP="00B023B7">
      <w:pPr>
        <w:rPr>
          <w:rFonts w:ascii="Arial" w:hAnsi="Arial" w:cs="Arial"/>
          <w:b/>
          <w:sz w:val="24"/>
          <w:szCs w:val="24"/>
        </w:rPr>
      </w:pPr>
      <w:r w:rsidRPr="00CC0861">
        <w:rPr>
          <w:rFonts w:ascii="Arial" w:hAnsi="Arial" w:cs="Arial"/>
          <w:b/>
          <w:sz w:val="24"/>
          <w:szCs w:val="24"/>
        </w:rPr>
        <w:t>26.03.2020  год №</w:t>
      </w:r>
      <w:r>
        <w:rPr>
          <w:rFonts w:ascii="Arial" w:hAnsi="Arial" w:cs="Arial"/>
          <w:b/>
          <w:sz w:val="24"/>
          <w:szCs w:val="24"/>
        </w:rPr>
        <w:t xml:space="preserve"> 7</w:t>
      </w:r>
    </w:p>
    <w:p w:rsidR="003C1851" w:rsidRPr="00CC0861" w:rsidRDefault="003C1851" w:rsidP="003966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1851" w:rsidRPr="00CC0861" w:rsidRDefault="003C1851" w:rsidP="003966DD">
      <w:pPr>
        <w:pStyle w:val="ConsPlusTitle"/>
        <w:widowControl/>
        <w:ind w:right="5394"/>
        <w:jc w:val="both"/>
        <w:rPr>
          <w:rFonts w:ascii="Arial" w:hAnsi="Arial" w:cs="Arial"/>
          <w:b w:val="0"/>
        </w:rPr>
      </w:pPr>
      <w:r w:rsidRPr="00CC0861">
        <w:rPr>
          <w:rFonts w:ascii="Arial" w:hAnsi="Arial" w:cs="Arial"/>
          <w:b w:val="0"/>
        </w:rPr>
        <w:t>О внесении изменений и дополнений в постановление Ивайтенской сельской администрации  от 14.06.2017г. № 15 «Об утверждении Порядка  формирования  и ведения реестра источников доходов бюджета муниципального образования «Ивайтенское сельское поселение»</w:t>
      </w:r>
    </w:p>
    <w:p w:rsidR="003C1851" w:rsidRPr="00CC0861" w:rsidRDefault="003C1851" w:rsidP="003966DD">
      <w:pPr>
        <w:pStyle w:val="ConsPlusTitle"/>
        <w:widowControl/>
        <w:ind w:right="5394"/>
        <w:jc w:val="both"/>
        <w:rPr>
          <w:rFonts w:ascii="Arial" w:hAnsi="Arial" w:cs="Arial"/>
          <w:b w:val="0"/>
        </w:rPr>
      </w:pPr>
    </w:p>
    <w:p w:rsidR="003C1851" w:rsidRPr="00CC0861" w:rsidRDefault="003C1851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 868 «О порядке  формирования  и ведения реестра источников доходов Российской Федерации»</w:t>
      </w:r>
    </w:p>
    <w:p w:rsidR="003C1851" w:rsidRPr="00CC0861" w:rsidRDefault="003C1851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C1851" w:rsidRPr="00CC0861" w:rsidRDefault="003C1851" w:rsidP="003966D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>ПОСТАНОВЛЯЮ:</w:t>
      </w:r>
    </w:p>
    <w:p w:rsidR="003C1851" w:rsidRPr="00CC0861" w:rsidRDefault="003C1851" w:rsidP="003966D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1.Внести в Порядок  формирования  и ведения реестра источников доходов бюджета муниципального образования «Ивайтенское сельское поселение» (прилагается) утвержденный постановлением Ивайтенской сельской администрации  от 14.06.2017г. №15 следующие изменения и дополнения:</w:t>
      </w: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1.1.Подпункт «л» пункта 10 изложить в следующей редакции: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«л)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бюджета.».</w:t>
      </w:r>
    </w:p>
    <w:p w:rsidR="003C1851" w:rsidRPr="00CC0861" w:rsidRDefault="003C1851" w:rsidP="001A0199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1.2.Пункт 14 изложить в следующей редакции: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«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14.Информация, указанная в подпунктах </w:t>
      </w:r>
      <w:hyperlink w:anchor="Par58" w:history="1">
        <w:r w:rsidRPr="00CC0861">
          <w:rPr>
            <w:rFonts w:ascii="Arial" w:hAnsi="Arial" w:cs="Arial"/>
            <w:color w:val="000000"/>
            <w:sz w:val="24"/>
            <w:szCs w:val="24"/>
          </w:rPr>
          <w:t>«е»</w:t>
        </w:r>
      </w:hyperlink>
      <w:r w:rsidRPr="00CC0861">
        <w:rPr>
          <w:rFonts w:ascii="Arial" w:hAnsi="Arial" w:cs="Arial"/>
          <w:color w:val="000000"/>
          <w:sz w:val="24"/>
          <w:szCs w:val="24"/>
        </w:rPr>
        <w:t xml:space="preserve"> и «и» пункта</w:t>
      </w:r>
      <w:hyperlink w:anchor="Par61" w:history="1">
        <w:r w:rsidRPr="00CC0861">
          <w:rPr>
            <w:rFonts w:ascii="Arial" w:hAnsi="Arial" w:cs="Arial"/>
            <w:color w:val="000000"/>
            <w:sz w:val="24"/>
            <w:szCs w:val="24"/>
          </w:rPr>
          <w:t>1</w:t>
        </w:r>
      </w:hyperlink>
      <w:r>
        <w:rPr>
          <w:rFonts w:ascii="Arial" w:hAnsi="Arial" w:cs="Arial"/>
          <w:sz w:val="24"/>
          <w:szCs w:val="24"/>
        </w:rPr>
        <w:t>0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 настоящего Порядка, формируется и ведется на основании прогнозов поступления доходов бюджета, информация,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указанная в подпунктах </w:t>
      </w:r>
      <w:hyperlink w:anchor="Par58" w:history="1">
        <w:r w:rsidRPr="00CC0861">
          <w:rPr>
            <w:rFonts w:ascii="Arial" w:hAnsi="Arial" w:cs="Arial"/>
            <w:color w:val="000000"/>
            <w:sz w:val="24"/>
            <w:szCs w:val="24"/>
          </w:rPr>
          <w:t>«ж»</w:t>
        </w:r>
      </w:hyperlink>
      <w:r w:rsidRPr="00CC0861">
        <w:rPr>
          <w:rFonts w:ascii="Arial" w:hAnsi="Arial" w:cs="Arial"/>
          <w:color w:val="000000"/>
          <w:sz w:val="24"/>
          <w:szCs w:val="24"/>
        </w:rPr>
        <w:t xml:space="preserve"> и «з» пункта</w:t>
      </w:r>
      <w:hyperlink w:anchor="Par61" w:history="1">
        <w:r w:rsidRPr="00CC0861">
          <w:rPr>
            <w:rFonts w:ascii="Arial" w:hAnsi="Arial" w:cs="Arial"/>
            <w:color w:val="000000"/>
            <w:sz w:val="24"/>
            <w:szCs w:val="24"/>
          </w:rPr>
          <w:t>1</w:t>
        </w:r>
      </w:hyperlink>
      <w:r>
        <w:rPr>
          <w:rFonts w:ascii="Arial" w:hAnsi="Arial" w:cs="Arial"/>
          <w:sz w:val="24"/>
          <w:szCs w:val="24"/>
        </w:rPr>
        <w:t>0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 настоящего Порядка, формируется и ведется на основании решения о бюджете.</w:t>
      </w:r>
      <w:r w:rsidRPr="00CC0861">
        <w:rPr>
          <w:rFonts w:ascii="Arial" w:hAnsi="Arial" w:cs="Arial"/>
          <w:sz w:val="24"/>
          <w:szCs w:val="24"/>
        </w:rPr>
        <w:t>».</w:t>
      </w:r>
    </w:p>
    <w:p w:rsidR="003C1851" w:rsidRPr="00CC0861" w:rsidRDefault="003C1851" w:rsidP="00940E36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1.3.Пункт 16 изложить в следующей редакции:</w:t>
      </w:r>
    </w:p>
    <w:p w:rsidR="003C1851" w:rsidRPr="00CC0861" w:rsidRDefault="003C1851" w:rsidP="00940E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   «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16.Информация, указанная в </w:t>
      </w:r>
      <w:hyperlink w:anchor="Par62" w:history="1">
        <w:r w:rsidRPr="00CC0861">
          <w:rPr>
            <w:rFonts w:ascii="Arial" w:hAnsi="Arial" w:cs="Arial"/>
            <w:color w:val="000000"/>
            <w:sz w:val="24"/>
            <w:szCs w:val="24"/>
          </w:rPr>
          <w:t xml:space="preserve">подпункте "к" пункта </w:t>
        </w:r>
      </w:hyperlink>
      <w:r w:rsidRPr="00CC0861">
        <w:rPr>
          <w:rFonts w:ascii="Arial" w:hAnsi="Arial" w:cs="Arial"/>
          <w:color w:val="000000"/>
          <w:sz w:val="24"/>
          <w:szCs w:val="24"/>
        </w:rPr>
        <w:t>10 настоящего Порядка, формируется на основании соответствующих сведений реестра источников доходов Российской Федерации, формируемого в порядке установленном Министерством финансов Российской Федерации.</w:t>
      </w:r>
      <w:r w:rsidRPr="00CC0861">
        <w:rPr>
          <w:rFonts w:ascii="Arial" w:hAnsi="Arial" w:cs="Arial"/>
          <w:sz w:val="24"/>
          <w:szCs w:val="24"/>
        </w:rPr>
        <w:t>».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  1.4.Абзац 2 пункта 21 изложить в следующей редакции:</w:t>
      </w:r>
    </w:p>
    <w:p w:rsidR="003C1851" w:rsidRPr="00CC0861" w:rsidRDefault="003C1851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  «</w:t>
      </w:r>
      <w:r w:rsidRPr="00CC0861">
        <w:rPr>
          <w:rFonts w:ascii="Arial" w:hAnsi="Arial" w:cs="Arial"/>
          <w:color w:val="000000"/>
          <w:sz w:val="24"/>
          <w:szCs w:val="24"/>
        </w:rPr>
        <w:t>1-й, 2-й, 3-й, 4-й, 5-й разряды - коды группы дохода, подгруппы дохода и элемента дохода кода вида доходов бюджет</w:t>
      </w:r>
      <w:r>
        <w:rPr>
          <w:rFonts w:ascii="Arial" w:hAnsi="Arial" w:cs="Arial"/>
          <w:color w:val="000000"/>
          <w:sz w:val="24"/>
          <w:szCs w:val="24"/>
        </w:rPr>
        <w:t>ов</w:t>
      </w:r>
      <w:r w:rsidRPr="00CC0861">
        <w:rPr>
          <w:rFonts w:ascii="Arial" w:hAnsi="Arial" w:cs="Arial"/>
          <w:color w:val="000000"/>
          <w:sz w:val="24"/>
          <w:szCs w:val="24"/>
        </w:rPr>
        <w:t xml:space="preserve"> классификации доходов бюджета, соответствующие источнику дохода бюджета;</w:t>
      </w:r>
      <w:r w:rsidRPr="00CC0861">
        <w:rPr>
          <w:rFonts w:ascii="Arial" w:hAnsi="Arial" w:cs="Arial"/>
          <w:sz w:val="24"/>
          <w:szCs w:val="24"/>
        </w:rPr>
        <w:t>».</w:t>
      </w:r>
    </w:p>
    <w:p w:rsidR="003C1851" w:rsidRPr="00CC0861" w:rsidRDefault="003C1851" w:rsidP="003966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 xml:space="preserve">2.Настоящее постановление </w:t>
      </w:r>
      <w:r>
        <w:rPr>
          <w:rFonts w:ascii="Arial" w:hAnsi="Arial" w:cs="Arial"/>
          <w:sz w:val="24"/>
          <w:szCs w:val="24"/>
        </w:rPr>
        <w:t xml:space="preserve">опубликовать (обнародовать) согласно Уставу поселения и </w:t>
      </w:r>
      <w:r w:rsidRPr="00CC0861">
        <w:rPr>
          <w:rFonts w:ascii="Arial" w:hAnsi="Arial" w:cs="Arial"/>
          <w:sz w:val="24"/>
          <w:szCs w:val="24"/>
        </w:rPr>
        <w:t xml:space="preserve">разместить  на официальном сайте в сети Интернет. </w:t>
      </w:r>
    </w:p>
    <w:p w:rsidR="003C1851" w:rsidRPr="00CC0861" w:rsidRDefault="003C1851" w:rsidP="003966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ab/>
        <w:t>3.Постановление вступает в силу с момента его подписания.</w:t>
      </w: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  <w:r w:rsidRPr="00CC0861">
        <w:rPr>
          <w:sz w:val="24"/>
          <w:szCs w:val="24"/>
        </w:rPr>
        <w:t>4.Контроль за исполнением настоящего постановления оставляю за собой</w:t>
      </w: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</w:p>
    <w:p w:rsidR="003C1851" w:rsidRPr="00CC0861" w:rsidRDefault="003C1851" w:rsidP="003966DD">
      <w:pPr>
        <w:pStyle w:val="ConsPlusNormal"/>
        <w:widowControl/>
        <w:jc w:val="both"/>
        <w:rPr>
          <w:sz w:val="24"/>
          <w:szCs w:val="24"/>
        </w:rPr>
      </w:pPr>
    </w:p>
    <w:p w:rsidR="003C1851" w:rsidRPr="00CC0861" w:rsidRDefault="003C1851" w:rsidP="001A0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1851" w:rsidRPr="00CC0861" w:rsidRDefault="003C1851" w:rsidP="001127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861"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 xml:space="preserve">сельской </w:t>
      </w:r>
      <w:r w:rsidRPr="00CC0861">
        <w:rPr>
          <w:rFonts w:ascii="Arial" w:hAnsi="Arial" w:cs="Arial"/>
          <w:sz w:val="24"/>
          <w:szCs w:val="24"/>
        </w:rPr>
        <w:t xml:space="preserve">администрации                                                    </w:t>
      </w:r>
      <w:r>
        <w:rPr>
          <w:rFonts w:ascii="Arial" w:hAnsi="Arial" w:cs="Arial"/>
          <w:sz w:val="24"/>
          <w:szCs w:val="24"/>
        </w:rPr>
        <w:t>А.А.Борзыкин</w:t>
      </w:r>
    </w:p>
    <w:sectPr w:rsidR="003C1851" w:rsidRPr="00CC0861" w:rsidSect="004C6B54">
      <w:pgSz w:w="11906" w:h="16838"/>
      <w:pgMar w:top="0" w:right="566" w:bottom="36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2A731B"/>
    <w:rsid w:val="00312F91"/>
    <w:rsid w:val="00333D3D"/>
    <w:rsid w:val="00376B48"/>
    <w:rsid w:val="00390CC0"/>
    <w:rsid w:val="003966DD"/>
    <w:rsid w:val="003C1851"/>
    <w:rsid w:val="003E436B"/>
    <w:rsid w:val="00484026"/>
    <w:rsid w:val="00491FFD"/>
    <w:rsid w:val="004C6B54"/>
    <w:rsid w:val="004C725A"/>
    <w:rsid w:val="00507509"/>
    <w:rsid w:val="0051105A"/>
    <w:rsid w:val="005926F0"/>
    <w:rsid w:val="0064397B"/>
    <w:rsid w:val="006E39D7"/>
    <w:rsid w:val="00712DA1"/>
    <w:rsid w:val="00724EBF"/>
    <w:rsid w:val="00731C02"/>
    <w:rsid w:val="00743B7F"/>
    <w:rsid w:val="007F1F21"/>
    <w:rsid w:val="0085478F"/>
    <w:rsid w:val="008755C5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023B7"/>
    <w:rsid w:val="00BF3EB6"/>
    <w:rsid w:val="00BF7090"/>
    <w:rsid w:val="00C445E7"/>
    <w:rsid w:val="00C51E69"/>
    <w:rsid w:val="00CC0861"/>
    <w:rsid w:val="00CE53C5"/>
    <w:rsid w:val="00D23F01"/>
    <w:rsid w:val="00D73526"/>
    <w:rsid w:val="00D84E4F"/>
    <w:rsid w:val="00D94409"/>
    <w:rsid w:val="00DC3F6A"/>
    <w:rsid w:val="00E2206C"/>
    <w:rsid w:val="00EA6457"/>
    <w:rsid w:val="00EE5BE4"/>
    <w:rsid w:val="00F11054"/>
    <w:rsid w:val="00F7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2F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53D72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D72"/>
    <w:rPr>
      <w:rFonts w:ascii="Arial Narrow" w:hAnsi="Arial Narrow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966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96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2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388</Words>
  <Characters>2216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Доронина Наталья Петровна</dc:creator>
  <cp:keywords/>
  <dc:description/>
  <cp:lastModifiedBy>Бухгалтер</cp:lastModifiedBy>
  <cp:revision>2</cp:revision>
  <cp:lastPrinted>2020-03-31T07:17:00Z</cp:lastPrinted>
  <dcterms:created xsi:type="dcterms:W3CDTF">2020-03-31T07:18:00Z</dcterms:created>
  <dcterms:modified xsi:type="dcterms:W3CDTF">2020-03-31T07:18:00Z</dcterms:modified>
</cp:coreProperties>
</file>